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2883E" w14:textId="77777777" w:rsidR="002056BA" w:rsidRPr="007F05E6" w:rsidRDefault="002056BA" w:rsidP="00421ACE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05D18938" w14:textId="77777777" w:rsidR="002056BA" w:rsidRPr="00692A45" w:rsidRDefault="002056BA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Accident book entry </w:t>
      </w:r>
      <w:r w:rsidRPr="00692A45">
        <w:t>(</w:t>
      </w:r>
      <w:r>
        <w:t>learner</w:t>
      </w:r>
      <w:r w:rsidRPr="00692A45">
        <w:t>)</w:t>
      </w:r>
    </w:p>
    <w:p w14:paraId="5289E2E3" w14:textId="77777777" w:rsidR="002056BA" w:rsidRDefault="002056BA" w:rsidP="005B1D75">
      <w:pPr>
        <w:spacing w:before="120" w:after="120"/>
        <w:rPr>
          <w:rFonts w:cs="Arial"/>
        </w:rPr>
      </w:pPr>
      <w:r>
        <w:rPr>
          <w:rFonts w:cs="Arial"/>
        </w:rPr>
        <w:t>You are completing the installation of a bathroom suite with your mentor. When carrying the old bath out of the property your mentor slips down the stairs and hurts his back, which leads to a period of sick leave to recover. Complete the accident book entry below to document this incident.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"/>
        <w:gridCol w:w="2448"/>
        <w:gridCol w:w="6678"/>
      </w:tblGrid>
      <w:tr w:rsidR="002056BA" w:rsidRPr="00A517D9" w14:paraId="0B9DFC21" w14:textId="77777777" w:rsidTr="00C83773">
        <w:tc>
          <w:tcPr>
            <w:tcW w:w="2830" w:type="dxa"/>
            <w:gridSpan w:val="2"/>
          </w:tcPr>
          <w:p w14:paraId="0ED20B7D" w14:textId="77777777" w:rsidR="002056BA" w:rsidRPr="00A517D9" w:rsidRDefault="002056BA" w:rsidP="005B1D75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  <w:sz w:val="18"/>
                <w:szCs w:val="18"/>
              </w:rPr>
              <w:t>Report number (consecutive)</w:t>
            </w:r>
          </w:p>
        </w:tc>
        <w:tc>
          <w:tcPr>
            <w:tcW w:w="6678" w:type="dxa"/>
          </w:tcPr>
          <w:p w14:paraId="2B0F78E7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2056BA" w:rsidRPr="00A517D9" w14:paraId="35B95C78" w14:textId="77777777" w:rsidTr="00891F4D">
        <w:tc>
          <w:tcPr>
            <w:tcW w:w="382" w:type="dxa"/>
          </w:tcPr>
          <w:p w14:paraId="46DE3908" w14:textId="77777777" w:rsidR="002056BA" w:rsidRPr="00A517D9" w:rsidRDefault="002056BA" w:rsidP="005B1D75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</w:rPr>
              <w:t>1</w:t>
            </w:r>
          </w:p>
        </w:tc>
        <w:tc>
          <w:tcPr>
            <w:tcW w:w="9126" w:type="dxa"/>
            <w:gridSpan w:val="2"/>
          </w:tcPr>
          <w:p w14:paraId="563EC6D7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About the person who had the accident</w:t>
            </w:r>
          </w:p>
          <w:p w14:paraId="415F0544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Name ___________________________________________________________________________________</w:t>
            </w:r>
          </w:p>
          <w:p w14:paraId="7559CF67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Address__________________________________________________________________________________</w:t>
            </w:r>
          </w:p>
          <w:p w14:paraId="11768A1F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0B9D89BA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Occupation _______________________________________________________________________________</w:t>
            </w:r>
          </w:p>
        </w:tc>
      </w:tr>
      <w:tr w:rsidR="002056BA" w:rsidRPr="00A517D9" w14:paraId="32ECF4DB" w14:textId="77777777" w:rsidTr="00891F4D">
        <w:tc>
          <w:tcPr>
            <w:tcW w:w="382" w:type="dxa"/>
          </w:tcPr>
          <w:p w14:paraId="231D2E67" w14:textId="77777777" w:rsidR="002056BA" w:rsidRPr="00A517D9" w:rsidRDefault="002056BA" w:rsidP="007C2776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</w:rPr>
              <w:t>2</w:t>
            </w:r>
          </w:p>
        </w:tc>
        <w:tc>
          <w:tcPr>
            <w:tcW w:w="9126" w:type="dxa"/>
            <w:gridSpan w:val="2"/>
          </w:tcPr>
          <w:p w14:paraId="3189F1D9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About the person filling in this record</w:t>
            </w:r>
          </w:p>
          <w:p w14:paraId="140FCFCD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Name ___________________________________________________________________________________</w:t>
            </w:r>
          </w:p>
          <w:p w14:paraId="3DA3A744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Address__________________________________________________________________________________</w:t>
            </w:r>
          </w:p>
          <w:p w14:paraId="4A54B398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2E7AAA88" w14:textId="77777777" w:rsidR="002056BA" w:rsidRPr="00A517D9" w:rsidRDefault="002056BA" w:rsidP="00891F4D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  <w:sz w:val="18"/>
                <w:szCs w:val="18"/>
              </w:rPr>
              <w:t>Occupation _______________________________________________________________________________</w:t>
            </w:r>
          </w:p>
        </w:tc>
      </w:tr>
      <w:tr w:rsidR="002056BA" w:rsidRPr="00A517D9" w14:paraId="74812E4A" w14:textId="77777777" w:rsidTr="00891F4D">
        <w:tc>
          <w:tcPr>
            <w:tcW w:w="382" w:type="dxa"/>
          </w:tcPr>
          <w:p w14:paraId="477A3A0B" w14:textId="77777777" w:rsidR="002056BA" w:rsidRPr="00A517D9" w:rsidRDefault="002056BA" w:rsidP="007C2776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</w:rPr>
              <w:t>3</w:t>
            </w:r>
          </w:p>
        </w:tc>
        <w:tc>
          <w:tcPr>
            <w:tcW w:w="9126" w:type="dxa"/>
            <w:gridSpan w:val="2"/>
          </w:tcPr>
          <w:p w14:paraId="37119296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Details of the accident</w:t>
            </w:r>
          </w:p>
          <w:p w14:paraId="38314F1F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</w:t>
            </w:r>
            <w:r w:rsidRPr="00A517D9">
              <w:rPr>
                <w:rFonts w:cs="Arial"/>
                <w:sz w:val="18"/>
                <w:szCs w:val="18"/>
              </w:rPr>
              <w:t>ate:</w:t>
            </w:r>
            <w:r w:rsidRPr="00A517D9">
              <w:rPr>
                <w:rFonts w:cs="Arial"/>
                <w:sz w:val="18"/>
                <w:szCs w:val="18"/>
              </w:rPr>
              <w:softHyphen/>
              <w:t>__/__/__ Time: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_________________________________________________________</w:t>
            </w:r>
          </w:p>
          <w:p w14:paraId="56B52ECE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Where it happened: 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________________________________________________________________________</w:t>
            </w:r>
          </w:p>
          <w:p w14:paraId="7FD166CE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How did the accident happen? _______________________________________________________________</w:t>
            </w:r>
          </w:p>
          <w:p w14:paraId="1F61E21A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092BBD44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E08878F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Give the cause (if possible) 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: _________________________________________________________________</w:t>
            </w:r>
          </w:p>
          <w:p w14:paraId="58455915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77775643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38354E2A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04649E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Did the person who had the accident </w:t>
            </w:r>
            <w:r>
              <w:rPr>
                <w:rFonts w:cs="Arial"/>
                <w:sz w:val="18"/>
                <w:szCs w:val="18"/>
              </w:rPr>
              <w:t>sustain</w:t>
            </w:r>
            <w:r w:rsidRPr="00A517D9">
              <w:rPr>
                <w:rFonts w:cs="Arial"/>
                <w:sz w:val="18"/>
                <w:szCs w:val="18"/>
              </w:rPr>
              <w:t xml:space="preserve"> an injury</w:t>
            </w:r>
            <w:r>
              <w:rPr>
                <w:rFonts w:cs="Arial"/>
                <w:sz w:val="18"/>
                <w:szCs w:val="18"/>
              </w:rPr>
              <w:t>?</w:t>
            </w:r>
            <w:r w:rsidRPr="00A517D9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</w:t>
            </w:r>
            <w:r w:rsidRPr="00A517D9">
              <w:rPr>
                <w:rFonts w:cs="Arial"/>
                <w:sz w:val="18"/>
                <w:szCs w:val="18"/>
              </w:rPr>
              <w:t>lease give details: _______________________________</w:t>
            </w:r>
          </w:p>
          <w:p w14:paraId="7394E68C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325D9174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AA1EE13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1372E10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7CEEE982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2056BA" w:rsidRPr="00A517D9" w14:paraId="7F0E17A7" w14:textId="77777777" w:rsidTr="00891F4D">
        <w:tc>
          <w:tcPr>
            <w:tcW w:w="382" w:type="dxa"/>
          </w:tcPr>
          <w:p w14:paraId="1AD9B5B6" w14:textId="77777777" w:rsidR="002056BA" w:rsidRPr="00A517D9" w:rsidRDefault="002056BA" w:rsidP="007C2776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</w:rPr>
              <w:lastRenderedPageBreak/>
              <w:t>4</w:t>
            </w:r>
          </w:p>
        </w:tc>
        <w:tc>
          <w:tcPr>
            <w:tcW w:w="9126" w:type="dxa"/>
            <w:gridSpan w:val="2"/>
          </w:tcPr>
          <w:p w14:paraId="2D1CBF17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Sign and date</w:t>
            </w:r>
          </w:p>
          <w:p w14:paraId="42DBA322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Print Name_______________________________ Sign ________________________________ Date 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__/__/__</w:t>
            </w:r>
          </w:p>
        </w:tc>
      </w:tr>
      <w:tr w:rsidR="002056BA" w:rsidRPr="00A517D9" w14:paraId="63B70DAB" w14:textId="77777777" w:rsidTr="00891F4D">
        <w:tc>
          <w:tcPr>
            <w:tcW w:w="382" w:type="dxa"/>
          </w:tcPr>
          <w:p w14:paraId="5AAE6CBC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</w:rPr>
              <w:t>5</w:t>
            </w:r>
          </w:p>
        </w:tc>
        <w:tc>
          <w:tcPr>
            <w:tcW w:w="9126" w:type="dxa"/>
            <w:gridSpan w:val="2"/>
          </w:tcPr>
          <w:p w14:paraId="708E46EE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For the employer only</w:t>
            </w:r>
          </w:p>
          <w:p w14:paraId="1D44021D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Complete this box if the accident is reportable under the reporting of Injuries, Diseases and Dangerous Occurrences Regulations 2013 (RIDDOR)</w:t>
            </w:r>
          </w:p>
          <w:p w14:paraId="5511CA81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How was it reported: 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</w:t>
            </w:r>
          </w:p>
          <w:p w14:paraId="2692AB01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Print Name_________________________________ Sign ______________________________ Date 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__/__/__</w:t>
            </w:r>
          </w:p>
        </w:tc>
      </w:tr>
    </w:tbl>
    <w:p w14:paraId="00943DD4" w14:textId="77777777" w:rsidR="002056BA" w:rsidRPr="00F04192" w:rsidRDefault="002056BA" w:rsidP="005B1D75">
      <w:pPr>
        <w:spacing w:before="120" w:after="120"/>
        <w:rPr>
          <w:rFonts w:cs="Arial"/>
        </w:rPr>
      </w:pPr>
    </w:p>
    <w:p w14:paraId="5214A649" w14:textId="77777777" w:rsidR="002056BA" w:rsidRDefault="002056BA" w:rsidP="005B1D75"/>
    <w:p w14:paraId="0A4D35C5" w14:textId="77777777" w:rsidR="00474F67" w:rsidRDefault="00474F67" w:rsidP="00474F67">
      <w:pPr>
        <w:rPr>
          <w:rFonts w:cs="Arial"/>
          <w:szCs w:val="22"/>
        </w:rPr>
      </w:pPr>
    </w:p>
    <w:p w14:paraId="4F1472D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1EE2C" w14:textId="77777777" w:rsidR="002056BA" w:rsidRDefault="002056BA">
      <w:pPr>
        <w:spacing w:before="0" w:after="0"/>
      </w:pPr>
      <w:r>
        <w:separator/>
      </w:r>
    </w:p>
  </w:endnote>
  <w:endnote w:type="continuationSeparator" w:id="0">
    <w:p w14:paraId="4AE6BCB1" w14:textId="77777777" w:rsidR="002056BA" w:rsidRDefault="002056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C004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F5C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1B5C22" wp14:editId="03AA32B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794A4F3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C88F9B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1B5C2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794A4F3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C88F9B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3691A7C" wp14:editId="6229C5C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056BA">
      <w:fldChar w:fldCharType="begin"/>
    </w:r>
    <w:r w:rsidR="002056BA">
      <w:instrText xml:space="preserve"> NUMPAGES   \* MERGEFORMAT </w:instrText>
    </w:r>
    <w:r w:rsidR="002056BA">
      <w:fldChar w:fldCharType="separate"/>
    </w:r>
    <w:r w:rsidR="00F03E33">
      <w:t>1</w:t>
    </w:r>
    <w:r w:rsidR="002056B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5F10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6D615" w14:textId="77777777" w:rsidR="002056BA" w:rsidRDefault="002056BA">
      <w:pPr>
        <w:spacing w:before="0" w:after="0"/>
      </w:pPr>
      <w:r>
        <w:separator/>
      </w:r>
    </w:p>
  </w:footnote>
  <w:footnote w:type="continuationSeparator" w:id="0">
    <w:p w14:paraId="3F5F225A" w14:textId="77777777" w:rsidR="002056BA" w:rsidRDefault="002056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0C66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197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F5D9ECA" wp14:editId="55A1907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BD4740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2FD9FB" wp14:editId="70CA473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3AC27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C38A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6BA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056BA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8606B3"/>
  <w15:docId w15:val="{A1C5B302-3373-405A-A55D-4EC15095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056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BF0767-8291-486E-B5D9-5B7F1D62C63E}"/>
</file>

<file path=customXml/itemProps2.xml><?xml version="1.0" encoding="utf-8"?>
<ds:datastoreItem xmlns:ds="http://schemas.openxmlformats.org/officeDocument/2006/customXml" ds:itemID="{02A665FE-0395-4A2F-8AD6-6144A94355EF}"/>
</file>

<file path=customXml/itemProps3.xml><?xml version="1.0" encoding="utf-8"?>
<ds:datastoreItem xmlns:ds="http://schemas.openxmlformats.org/officeDocument/2006/customXml" ds:itemID="{EC8E4D0B-E076-469A-A31D-C3AA144961B8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2021-06-22T10:43:00Z</dcterms:created>
  <dcterms:modified xsi:type="dcterms:W3CDTF">2021-06-22T10:44:00Z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